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0E0243" w14:paraId="321AEF38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721F3401" w14:textId="77777777" w:rsidR="00D11DF0" w:rsidRPr="000E0243" w:rsidRDefault="00D11DF0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  <w:tr w:rsidR="007B6407" w:rsidRPr="000E0243" w14:paraId="20ACAB5F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4E57FDB3" w14:textId="77777777" w:rsidR="007B6407" w:rsidRPr="000E0243" w:rsidRDefault="007B6407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pPr w:vertAnchor="page" w:horzAnchor="page" w:tblpX="7826" w:tblpY="1039"/>
        <w:tblW w:w="2920" w:type="dxa"/>
        <w:tblLayout w:type="fixed"/>
        <w:tblLook w:val="0600" w:firstRow="0" w:lastRow="0" w:firstColumn="0" w:lastColumn="0" w:noHBand="1" w:noVBand="1"/>
      </w:tblPr>
      <w:tblGrid>
        <w:gridCol w:w="2920"/>
      </w:tblGrid>
      <w:tr w:rsidR="00800E36" w:rsidRPr="000E0243" w14:paraId="26986DD8" w14:textId="77777777" w:rsidTr="007946BA">
        <w:trPr>
          <w:trHeight w:val="822"/>
        </w:trPr>
        <w:tc>
          <w:tcPr>
            <w:tcW w:w="2920" w:type="dxa"/>
            <w:vAlign w:val="bottom"/>
          </w:tcPr>
          <w:p w14:paraId="1B373235" w14:textId="77777777" w:rsidR="005D620B" w:rsidRPr="000E0243" w:rsidRDefault="005B02F4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Annexe 9</w:t>
            </w:r>
            <w:r w:rsidR="007B6407" w:rsidRPr="000E0243">
              <w:rPr>
                <w:rFonts w:cstheme="minorHAnsi"/>
                <w:b/>
                <w:sz w:val="22"/>
              </w:rPr>
              <w:t> : information sur les suites pénales</w:t>
            </w:r>
          </w:p>
          <w:p w14:paraId="2F8DD4CD" w14:textId="77777777" w:rsidR="005D620B" w:rsidRPr="000E0243" w:rsidRDefault="005D620B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14:paraId="6F298321" w14:textId="77777777" w:rsidR="00800E36" w:rsidRPr="000E0243" w:rsidRDefault="00800E36" w:rsidP="00506D76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497" w:type="dxa"/>
        <w:tblLayout w:type="fixed"/>
        <w:tblLook w:val="0600" w:firstRow="0" w:lastRow="0" w:firstColumn="0" w:lastColumn="0" w:noHBand="1" w:noVBand="1"/>
      </w:tblPr>
      <w:tblGrid>
        <w:gridCol w:w="4748"/>
        <w:gridCol w:w="781"/>
        <w:gridCol w:w="3968"/>
      </w:tblGrid>
      <w:tr w:rsidR="00EC74D5" w:rsidRPr="000E0243" w14:paraId="791C60AB" w14:textId="77777777" w:rsidTr="007B6407">
        <w:trPr>
          <w:trHeight w:val="1247"/>
        </w:trPr>
        <w:tc>
          <w:tcPr>
            <w:tcW w:w="4748" w:type="dxa"/>
          </w:tcPr>
          <w:p w14:paraId="40BABDD4" w14:textId="77777777" w:rsidR="00EC74D5" w:rsidRPr="000E0243" w:rsidRDefault="00EC74D5" w:rsidP="00BB63D0">
            <w:pPr>
              <w:rPr>
                <w:rFonts w:cstheme="minorHAnsi"/>
              </w:rPr>
            </w:pPr>
          </w:p>
        </w:tc>
        <w:tc>
          <w:tcPr>
            <w:tcW w:w="781" w:type="dxa"/>
            <w:vMerge w:val="restart"/>
          </w:tcPr>
          <w:p w14:paraId="571136FF" w14:textId="77777777" w:rsidR="00EC74D5" w:rsidRPr="000E0243" w:rsidRDefault="00EC74D5" w:rsidP="00BB63D0">
            <w:pPr>
              <w:rPr>
                <w:rFonts w:cstheme="minorHAnsi"/>
              </w:rPr>
            </w:pPr>
          </w:p>
        </w:tc>
        <w:tc>
          <w:tcPr>
            <w:tcW w:w="3968" w:type="dxa"/>
            <w:vMerge w:val="restart"/>
          </w:tcPr>
          <w:p w14:paraId="4A77AB54" w14:textId="77777777" w:rsidR="00B0019E" w:rsidRPr="000E0243" w:rsidRDefault="00137ABD" w:rsidP="00B0019E">
            <w:pPr>
              <w:pStyle w:val="Texte-Intituldroite"/>
              <w:rPr>
                <w:rFonts w:cstheme="minorHAnsi"/>
              </w:rPr>
            </w:pPr>
            <w:r w:rsidRPr="000E0243">
              <w:rPr>
                <w:rFonts w:cstheme="minorHAnsi"/>
              </w:rPr>
              <w:t>M</w:t>
            </w:r>
            <w:r w:rsidR="007B6407" w:rsidRPr="000E0243">
              <w:rPr>
                <w:rFonts w:cstheme="minorHAnsi"/>
              </w:rPr>
              <w:t>. Mme le Maire de XXX</w:t>
            </w:r>
          </w:p>
          <w:p w14:paraId="6BF4956C" w14:textId="77777777" w:rsidR="00B0019E" w:rsidRPr="000E0243" w:rsidRDefault="002771B4" w:rsidP="00B0019E">
            <w:pPr>
              <w:pStyle w:val="Texte-Intituldroite"/>
              <w:rPr>
                <w:rFonts w:cstheme="minorHAnsi"/>
              </w:rPr>
            </w:pPr>
            <w:r w:rsidRPr="000E0243">
              <w:rPr>
                <w:rFonts w:cstheme="minorHAnsi"/>
              </w:rPr>
              <w:t>Mair</w:t>
            </w:r>
            <w:r w:rsidR="000E0243" w:rsidRPr="000E0243">
              <w:rPr>
                <w:rFonts w:cstheme="minorHAnsi"/>
              </w:rPr>
              <w:t>i</w:t>
            </w:r>
            <w:r w:rsidRPr="000E0243">
              <w:rPr>
                <w:rFonts w:cstheme="minorHAnsi"/>
              </w:rPr>
              <w:t xml:space="preserve">e de </w:t>
            </w:r>
            <w:r w:rsidR="007B6407" w:rsidRPr="000E0243">
              <w:rPr>
                <w:rFonts w:cstheme="minorHAnsi"/>
              </w:rPr>
              <w:t>XXX</w:t>
            </w:r>
          </w:p>
          <w:p w14:paraId="21153D42" w14:textId="77777777" w:rsidR="00B0019E" w:rsidRPr="000E0243" w:rsidRDefault="007B6407" w:rsidP="00B0019E">
            <w:pPr>
              <w:pStyle w:val="Texte-Intituldroite"/>
              <w:rPr>
                <w:rFonts w:cstheme="minorHAnsi"/>
              </w:rPr>
            </w:pPr>
            <w:r w:rsidRPr="000E0243">
              <w:rPr>
                <w:rFonts w:cstheme="minorHAnsi"/>
              </w:rPr>
              <w:t>adresse</w:t>
            </w:r>
          </w:p>
          <w:p w14:paraId="46DBCB8B" w14:textId="77777777" w:rsidR="00EC74D5" w:rsidRPr="000E0243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0E0243" w14:paraId="3B0FCA5D" w14:textId="77777777" w:rsidTr="007B6407">
        <w:trPr>
          <w:trHeight w:val="1423"/>
        </w:trPr>
        <w:tc>
          <w:tcPr>
            <w:tcW w:w="4748" w:type="dxa"/>
          </w:tcPr>
          <w:p w14:paraId="50B583C5" w14:textId="77777777" w:rsidR="00EC74D5" w:rsidRPr="000E0243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0E0243">
              <w:rPr>
                <w:rStyle w:val="Texte-Bold"/>
                <w:rFonts w:cstheme="minorHAnsi"/>
                <w:sz w:val="22"/>
              </w:rPr>
              <w:t>N/Réf. :</w:t>
            </w:r>
            <w:r w:rsidRPr="000E0243">
              <w:rPr>
                <w:rFonts w:cstheme="minorHAnsi"/>
                <w:sz w:val="22"/>
              </w:rPr>
              <w:t xml:space="preserve"> 00/00</w:t>
            </w:r>
          </w:p>
          <w:p w14:paraId="5E8CFBF3" w14:textId="77777777" w:rsidR="00EC74D5" w:rsidRPr="000E0243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0E0243">
              <w:rPr>
                <w:rStyle w:val="Texte-Bold"/>
                <w:rFonts w:cstheme="minorHAnsi"/>
                <w:sz w:val="22"/>
              </w:rPr>
              <w:t>V/Réf. :</w:t>
            </w:r>
            <w:r w:rsidRPr="000E0243">
              <w:rPr>
                <w:rFonts w:cstheme="minorHAnsi"/>
                <w:sz w:val="22"/>
              </w:rPr>
              <w:t xml:space="preserve"> 00/00</w:t>
            </w:r>
          </w:p>
          <w:p w14:paraId="61AA7BE2" w14:textId="77777777" w:rsidR="00EC74D5" w:rsidRPr="000E0243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0E0243">
              <w:rPr>
                <w:rStyle w:val="Texte-Bold"/>
                <w:rFonts w:cstheme="minorHAnsi"/>
                <w:sz w:val="22"/>
              </w:rPr>
              <w:t>Affaire suivie par :</w:t>
            </w:r>
            <w:r w:rsidRPr="000E0243">
              <w:rPr>
                <w:rFonts w:cstheme="minorHAnsi"/>
                <w:sz w:val="22"/>
              </w:rPr>
              <w:t xml:space="preserve"> Prénom NOM </w:t>
            </w:r>
          </w:p>
          <w:p w14:paraId="645F6870" w14:textId="77777777" w:rsidR="00EC74D5" w:rsidRPr="000E0243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0E0243">
              <w:rPr>
                <w:rStyle w:val="Texte-Bold"/>
                <w:rFonts w:cstheme="minorHAnsi"/>
                <w:sz w:val="22"/>
              </w:rPr>
              <w:t>Tél. :</w:t>
            </w:r>
            <w:r w:rsidRPr="000E0243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781" w:type="dxa"/>
            <w:vMerge/>
          </w:tcPr>
          <w:p w14:paraId="3B367AA3" w14:textId="77777777" w:rsidR="00EC74D5" w:rsidRPr="000E0243" w:rsidRDefault="00EC74D5" w:rsidP="00BB63D0">
            <w:pPr>
              <w:rPr>
                <w:rFonts w:cstheme="minorHAnsi"/>
              </w:rPr>
            </w:pPr>
          </w:p>
        </w:tc>
        <w:tc>
          <w:tcPr>
            <w:tcW w:w="3968" w:type="dxa"/>
            <w:vMerge/>
          </w:tcPr>
          <w:p w14:paraId="340B92E9" w14:textId="77777777" w:rsidR="00EC74D5" w:rsidRPr="000E0243" w:rsidRDefault="00EC74D5" w:rsidP="00BB63D0">
            <w:pPr>
              <w:rPr>
                <w:rFonts w:cstheme="minorHAnsi"/>
              </w:rPr>
            </w:pPr>
          </w:p>
        </w:tc>
      </w:tr>
      <w:tr w:rsidR="00EC74D5" w:rsidRPr="000E0243" w14:paraId="2A127840" w14:textId="77777777" w:rsidTr="00914121">
        <w:trPr>
          <w:trHeight w:hRule="exact" w:val="262"/>
        </w:trPr>
        <w:tc>
          <w:tcPr>
            <w:tcW w:w="9497" w:type="dxa"/>
            <w:gridSpan w:val="3"/>
          </w:tcPr>
          <w:p w14:paraId="67D323D4" w14:textId="77777777" w:rsidR="00EC74D5" w:rsidRPr="000E0243" w:rsidRDefault="00EC74D5" w:rsidP="00BB63D0">
            <w:pPr>
              <w:rPr>
                <w:rFonts w:cstheme="minorHAnsi"/>
              </w:rPr>
            </w:pPr>
          </w:p>
        </w:tc>
      </w:tr>
      <w:tr w:rsidR="00EC74D5" w:rsidRPr="000E0243" w14:paraId="24844678" w14:textId="77777777" w:rsidTr="00914121">
        <w:trPr>
          <w:trHeight w:val="731"/>
        </w:trPr>
        <w:tc>
          <w:tcPr>
            <w:tcW w:w="9497" w:type="dxa"/>
            <w:gridSpan w:val="3"/>
          </w:tcPr>
          <w:p w14:paraId="219BE8DF" w14:textId="77777777" w:rsidR="002771B4" w:rsidRPr="000E0243" w:rsidRDefault="00EC74D5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Style w:val="Texte-Bold"/>
                <w:rFonts w:cstheme="minorHAnsi"/>
              </w:rPr>
              <w:t>Objet :</w:t>
            </w:r>
            <w:r w:rsidR="00D11DF0" w:rsidRPr="000E0243">
              <w:rPr>
                <w:rFonts w:cstheme="minorHAnsi"/>
              </w:rPr>
              <w:t xml:space="preserve"> </w:t>
            </w:r>
            <w:r w:rsidR="002771B4" w:rsidRPr="000E0243">
              <w:rPr>
                <w:rFonts w:cstheme="minorHAnsi"/>
                <w:color w:val="000000"/>
              </w:rPr>
              <w:t xml:space="preserve">Information sur les suites pénales données à une procédure </w:t>
            </w:r>
            <w:r w:rsidR="00D31A04" w:rsidRPr="000E0243">
              <w:rPr>
                <w:rFonts w:cstheme="minorHAnsi"/>
                <w:color w:val="000000"/>
              </w:rPr>
              <w:t>de transaction proposée par le M</w:t>
            </w:r>
            <w:r w:rsidR="002771B4" w:rsidRPr="000E0243">
              <w:rPr>
                <w:rFonts w:cstheme="minorHAnsi"/>
                <w:color w:val="000000"/>
              </w:rPr>
              <w:t>aire aux fins de réparation du préjudice subi par la commune</w:t>
            </w:r>
          </w:p>
          <w:p w14:paraId="754180A2" w14:textId="77777777" w:rsidR="0053739F" w:rsidRPr="000E0243" w:rsidRDefault="0053739F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6CF0CDF2" w14:textId="77777777" w:rsidR="0053739F" w:rsidRPr="000E0243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b/>
                <w:color w:val="000000"/>
              </w:rPr>
              <w:t>Référence</w:t>
            </w:r>
            <w:r w:rsidRPr="000E0243">
              <w:rPr>
                <w:rFonts w:cstheme="minorHAnsi"/>
                <w:color w:val="000000"/>
              </w:rPr>
              <w:t> : Transaction n°</w:t>
            </w:r>
          </w:p>
          <w:p w14:paraId="6D19A9EF" w14:textId="77777777" w:rsidR="00914121" w:rsidRPr="000E0243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0C991AC2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8A42B5D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>Dans l’affaire visée en référence, concernant M. Mme ……………………………………..,</w:t>
            </w:r>
          </w:p>
          <w:p w14:paraId="7D207309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60EA21D2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>J’ai l’honneur de vous faire connaître que</w:t>
            </w:r>
          </w:p>
          <w:p w14:paraId="11205161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1FDEB2C8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>□ j’ai décidé de poursuivre le (la) contrevenant (e) devant la juridiction pénale. Vous serez tenu (e) informé (e) de la date d’audience</w:t>
            </w:r>
          </w:p>
          <w:p w14:paraId="3D7D7381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10C4F555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 xml:space="preserve">□ j’ai constaté l’extinction de l’action publique, la </w:t>
            </w:r>
            <w:r w:rsidR="00B369FB" w:rsidRPr="000E0243">
              <w:rPr>
                <w:rFonts w:cstheme="minorHAnsi"/>
                <w:color w:val="000000"/>
              </w:rPr>
              <w:t>transaction</w:t>
            </w:r>
            <w:r w:rsidRPr="000E0243">
              <w:rPr>
                <w:rFonts w:cstheme="minorHAnsi"/>
                <w:color w:val="000000"/>
              </w:rPr>
              <w:t xml:space="preserve"> proposée ayant été</w:t>
            </w:r>
            <w:r w:rsidR="00B369FB" w:rsidRPr="000E0243">
              <w:rPr>
                <w:rFonts w:cstheme="minorHAnsi"/>
                <w:color w:val="000000"/>
              </w:rPr>
              <w:t xml:space="preserve"> </w:t>
            </w:r>
            <w:r w:rsidRPr="000E0243">
              <w:rPr>
                <w:rFonts w:cstheme="minorHAnsi"/>
                <w:color w:val="000000"/>
              </w:rPr>
              <w:t>exécutée</w:t>
            </w:r>
          </w:p>
          <w:p w14:paraId="6F046CB5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17CB49C0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>□ autre :</w:t>
            </w:r>
          </w:p>
          <w:p w14:paraId="6CD91719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</w:t>
            </w:r>
          </w:p>
          <w:p w14:paraId="5F581DCE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>…………………………………………………………………………………………………………</w:t>
            </w:r>
          </w:p>
          <w:p w14:paraId="527C4E43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05D345CC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</w:p>
          <w:p w14:paraId="15295457" w14:textId="77777777" w:rsidR="002771B4" w:rsidRPr="000E0243" w:rsidRDefault="002771B4" w:rsidP="002771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</w:rPr>
            </w:pPr>
            <w:r w:rsidRPr="000E0243">
              <w:rPr>
                <w:rFonts w:cstheme="minorHAnsi"/>
                <w:color w:val="000000"/>
              </w:rPr>
              <w:t xml:space="preserve">Veuillez agréer, </w:t>
            </w:r>
            <w:r w:rsidR="007B6407" w:rsidRPr="000E0243">
              <w:rPr>
                <w:rFonts w:cstheme="minorHAnsi"/>
              </w:rPr>
              <w:t>M. Mme le Maire</w:t>
            </w:r>
            <w:r w:rsidRPr="000E0243">
              <w:rPr>
                <w:rFonts w:cstheme="minorHAnsi"/>
                <w:color w:val="000000"/>
              </w:rPr>
              <w:t>, l’expression de ma parfaite considération.</w:t>
            </w:r>
          </w:p>
          <w:p w14:paraId="6D954E0B" w14:textId="77777777" w:rsidR="00914121" w:rsidRPr="000E0243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13DFDDEE" w14:textId="77777777" w:rsidR="00914121" w:rsidRPr="000E0243" w:rsidRDefault="00914121" w:rsidP="0053739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</w:p>
          <w:p w14:paraId="0E51B686" w14:textId="77777777" w:rsidR="007B6407" w:rsidRPr="000E0243" w:rsidRDefault="007B6407" w:rsidP="0053739F">
            <w:pPr>
              <w:pStyle w:val="Texte-FonctionPrnomNOM"/>
              <w:rPr>
                <w:rFonts w:cstheme="minorHAnsi"/>
              </w:rPr>
            </w:pPr>
          </w:p>
          <w:p w14:paraId="6FD3FBF5" w14:textId="77777777" w:rsidR="007B6407" w:rsidRPr="000E0243" w:rsidRDefault="007B6407" w:rsidP="0053739F">
            <w:pPr>
              <w:pStyle w:val="Texte-FonctionPrnomNOM"/>
              <w:rPr>
                <w:rFonts w:cstheme="minorHAnsi"/>
              </w:rPr>
            </w:pPr>
            <w:r w:rsidRPr="000E0243">
              <w:rPr>
                <w:rFonts w:cstheme="minorHAnsi"/>
              </w:rPr>
              <w:t xml:space="preserve">Fait à Montpellier, le </w:t>
            </w:r>
            <w:r w:rsidRPr="000E0243">
              <w:rPr>
                <w:rFonts w:cstheme="minorHAnsi"/>
                <w:highlight w:val="yellow"/>
              </w:rPr>
              <w:t>XXX</w:t>
            </w:r>
          </w:p>
          <w:p w14:paraId="3275D892" w14:textId="77777777" w:rsidR="00AB25AF" w:rsidRPr="000E0243" w:rsidRDefault="002771B4" w:rsidP="0053739F">
            <w:pPr>
              <w:pStyle w:val="Texte-FonctionPrnomNOM"/>
              <w:rPr>
                <w:rFonts w:cstheme="minorHAnsi"/>
              </w:rPr>
            </w:pPr>
            <w:r w:rsidRPr="000E0243">
              <w:rPr>
                <w:rFonts w:cstheme="minorHAnsi"/>
              </w:rPr>
              <w:t>Le Procureur de la République</w:t>
            </w:r>
          </w:p>
          <w:p w14:paraId="6E022889" w14:textId="77777777" w:rsidR="0053739F" w:rsidRPr="000E0243" w:rsidRDefault="00AB25AF" w:rsidP="0053739F">
            <w:pPr>
              <w:pStyle w:val="Texte-FonctionPrnomNOM"/>
              <w:rPr>
                <w:rFonts w:cstheme="minorHAnsi"/>
              </w:rPr>
            </w:pPr>
            <w:r w:rsidRPr="000E0243">
              <w:rPr>
                <w:rFonts w:cstheme="minorHAnsi"/>
              </w:rPr>
              <w:t>près le Tribunal judiciaire</w:t>
            </w:r>
            <w:r w:rsidR="007B6407" w:rsidRPr="000E0243">
              <w:rPr>
                <w:rFonts w:cstheme="minorHAnsi"/>
              </w:rPr>
              <w:t xml:space="preserve"> de Montpellier</w:t>
            </w:r>
            <w:r w:rsidR="0053739F" w:rsidRPr="000E0243">
              <w:rPr>
                <w:rFonts w:cstheme="minorHAnsi"/>
              </w:rPr>
              <w:t>,</w:t>
            </w:r>
          </w:p>
          <w:p w14:paraId="63DA0541" w14:textId="77777777" w:rsidR="0053739F" w:rsidRPr="000E0243" w:rsidRDefault="0053739F" w:rsidP="0053739F">
            <w:pPr>
              <w:pStyle w:val="Texte-FonctionPrnomNOM"/>
              <w:rPr>
                <w:rFonts w:cstheme="minorHAnsi"/>
              </w:rPr>
            </w:pPr>
          </w:p>
          <w:p w14:paraId="3E08879F" w14:textId="0EA90445" w:rsidR="00EC74D5" w:rsidRPr="000E0243" w:rsidRDefault="001C051B" w:rsidP="00914121">
            <w:pPr>
              <w:pStyle w:val="Texte-FonctionPrnomNOM"/>
              <w:rPr>
                <w:rFonts w:cstheme="minorHAnsi"/>
              </w:rPr>
            </w:pPr>
            <w:r>
              <w:rPr>
                <w:rFonts w:cstheme="minorHAnsi"/>
              </w:rPr>
              <w:t>Thierry LESCOUARC’H</w:t>
            </w:r>
          </w:p>
          <w:p w14:paraId="6847C603" w14:textId="77777777" w:rsidR="007B6407" w:rsidRPr="000E0243" w:rsidRDefault="007B6407" w:rsidP="00914121">
            <w:pPr>
              <w:pStyle w:val="Texte-FonctionPrnomNOM"/>
              <w:rPr>
                <w:rFonts w:cstheme="minorHAnsi"/>
              </w:rPr>
            </w:pPr>
            <w:r w:rsidRPr="000E0243">
              <w:rPr>
                <w:rFonts w:cstheme="minorHAnsi"/>
                <w:highlight w:val="yellow"/>
              </w:rPr>
              <w:t>Signature</w:t>
            </w:r>
          </w:p>
        </w:tc>
      </w:tr>
      <w:tr w:rsidR="00EC74D5" w:rsidRPr="000E0243" w14:paraId="15163AE8" w14:textId="77777777" w:rsidTr="00914121">
        <w:trPr>
          <w:trHeight w:val="203"/>
        </w:trPr>
        <w:tc>
          <w:tcPr>
            <w:tcW w:w="9497" w:type="dxa"/>
            <w:gridSpan w:val="3"/>
          </w:tcPr>
          <w:p w14:paraId="01903A39" w14:textId="77777777" w:rsidR="00EC74D5" w:rsidRPr="000E0243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0E0243" w14:paraId="457FC754" w14:textId="77777777" w:rsidTr="00B333D4">
        <w:trPr>
          <w:trHeight w:hRule="exact" w:val="284"/>
        </w:trPr>
        <w:tc>
          <w:tcPr>
            <w:tcW w:w="9582" w:type="dxa"/>
          </w:tcPr>
          <w:p w14:paraId="10DE917B" w14:textId="77777777" w:rsidR="009B0902" w:rsidRPr="000E0243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  <w:tr w:rsidR="009B0902" w:rsidRPr="000E0243" w14:paraId="1BF83F75" w14:textId="77777777" w:rsidTr="00B333D4">
        <w:trPr>
          <w:trHeight w:hRule="exact" w:val="777"/>
        </w:trPr>
        <w:tc>
          <w:tcPr>
            <w:tcW w:w="9582" w:type="dxa"/>
          </w:tcPr>
          <w:p w14:paraId="520EC715" w14:textId="77777777" w:rsidR="009B0902" w:rsidRPr="000E0243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14:paraId="1DA72247" w14:textId="77777777" w:rsidR="00B0019E" w:rsidRPr="000E0243" w:rsidRDefault="00B0019E" w:rsidP="00914121">
      <w:pPr>
        <w:pStyle w:val="Texte-FonctionPrnomNOM"/>
        <w:ind w:left="0"/>
        <w:rPr>
          <w:rFonts w:cstheme="minorHAnsi"/>
        </w:rPr>
      </w:pPr>
    </w:p>
    <w:sectPr w:rsidR="00B0019E" w:rsidRPr="000E0243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38762" w14:textId="77777777" w:rsidR="00F55FEA" w:rsidRDefault="00F55FEA" w:rsidP="00BB63D0">
      <w:r>
        <w:separator/>
      </w:r>
    </w:p>
    <w:p w14:paraId="00EDA23B" w14:textId="77777777" w:rsidR="00F55FEA" w:rsidRDefault="00F55FEA"/>
  </w:endnote>
  <w:endnote w:type="continuationSeparator" w:id="0">
    <w:p w14:paraId="2EE3825A" w14:textId="77777777" w:rsidR="00F55FEA" w:rsidRDefault="00F55FEA" w:rsidP="00BB63D0">
      <w:r>
        <w:continuationSeparator/>
      </w:r>
    </w:p>
    <w:p w14:paraId="690C8478" w14:textId="77777777" w:rsidR="00F55FEA" w:rsidRDefault="00F55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A6222" w14:textId="77777777" w:rsidR="00F55FEA" w:rsidRDefault="00F55FEA" w:rsidP="00BB63D0">
      <w:r>
        <w:separator/>
      </w:r>
    </w:p>
    <w:p w14:paraId="58A3B76C" w14:textId="77777777" w:rsidR="00F55FEA" w:rsidRDefault="00F55FEA"/>
  </w:footnote>
  <w:footnote w:type="continuationSeparator" w:id="0">
    <w:p w14:paraId="47017742" w14:textId="77777777" w:rsidR="00F55FEA" w:rsidRDefault="00F55FEA" w:rsidP="00BB63D0">
      <w:r>
        <w:continuationSeparator/>
      </w:r>
    </w:p>
    <w:p w14:paraId="1E49058E" w14:textId="77777777" w:rsidR="00F55FEA" w:rsidRDefault="00F55F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2E43A5A2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4055950B" w14:textId="77777777" w:rsidR="0024473D" w:rsidRPr="00331FED" w:rsidRDefault="0024473D" w:rsidP="0024473D"/>
      </w:tc>
    </w:tr>
    <w:tr w:rsidR="0024473D" w:rsidRPr="00B465C6" w14:paraId="0B602707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7435FB22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18BB9ACD" wp14:editId="702E6F2E">
                <wp:extent cx="1512000" cy="201240"/>
                <wp:effectExtent l="0" t="0" r="0" b="889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55F04BE6" w14:textId="77777777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2771B4">
            <w:rPr>
              <w:noProof/>
              <w:lang w:val="fr-FR"/>
            </w:rPr>
            <w:t>VILLE DE MONTPELLIER</w:t>
          </w:r>
          <w:r>
            <w:fldChar w:fldCharType="end"/>
          </w:r>
        </w:p>
        <w:p w14:paraId="7E9C9CD4" w14:textId="77777777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2771B4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59396EE5" w14:textId="77777777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771B4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7FAA7B68" w14:textId="77777777" w:rsidTr="00B333D4">
      <w:trPr>
        <w:trHeight w:hRule="exact" w:val="777"/>
      </w:trPr>
      <w:tc>
        <w:tcPr>
          <w:tcW w:w="9582" w:type="dxa"/>
          <w:gridSpan w:val="3"/>
        </w:tcPr>
        <w:p w14:paraId="02C5F73C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4A4D30FB" w14:textId="77777777" w:rsidR="00ED062F" w:rsidRPr="00B465C6" w:rsidRDefault="00ED062F">
    <w:pPr>
      <w:pStyle w:val="En-tte"/>
      <w:rPr>
        <w:lang w:val="en-US"/>
      </w:rPr>
    </w:pPr>
  </w:p>
  <w:p w14:paraId="0E5CE2D4" w14:textId="77777777"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34B6" w14:textId="77777777" w:rsidR="00B465C6" w:rsidRDefault="00C25F0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06C2734" wp14:editId="1028DA86">
              <wp:simplePos x="0" y="0"/>
              <wp:positionH relativeFrom="column">
                <wp:posOffset>8890</wp:posOffset>
              </wp:positionH>
              <wp:positionV relativeFrom="paragraph">
                <wp:posOffset>-9525</wp:posOffset>
              </wp:positionV>
              <wp:extent cx="1356360" cy="1409700"/>
              <wp:effectExtent l="0" t="0" r="0" b="0"/>
              <wp:wrapNone/>
              <wp:docPr id="9" name="Zone de text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6360" cy="1409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F517F73" w14:textId="77777777" w:rsidR="00C25F0A" w:rsidRDefault="007B64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146A57C1" wp14:editId="4EB531AC">
                                <wp:extent cx="1167130" cy="946785"/>
                                <wp:effectExtent l="0" t="0" r="0" b="5715"/>
                                <wp:docPr id="3" name="Imag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1_min_justice_2020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67130" cy="9467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9" o:spid="_x0000_s1026" type="#_x0000_t202" style="position:absolute;margin-left:.7pt;margin-top:-.75pt;width:106.8pt;height:11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" fillcolor="white [3201]" stroked="f" strokeweight=".5pt">
              <v:textbox>
                <w:txbxContent>
                  <w:p w:rsidR="00C25F0A" w:rsidRDefault="007B6407">
                    <w:r>
                      <w:rPr>
                        <w:noProof/>
                        <w:lang w:eastAsia="fr-FR"/>
                      </w:rPr>
                      <w:drawing>
                        <wp:inline distT="0" distB="0" distL="0" distR="0">
                          <wp:extent cx="1167130" cy="946785"/>
                          <wp:effectExtent l="0" t="0" r="0" b="5715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1_min_justice_2020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67130" cy="9467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00EE5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A53F7FC" wp14:editId="525D45F4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61F676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339"/>
    <w:rsid w:val="00006695"/>
    <w:rsid w:val="00010CEE"/>
    <w:rsid w:val="00022858"/>
    <w:rsid w:val="00051B60"/>
    <w:rsid w:val="000971EF"/>
    <w:rsid w:val="000A0BA0"/>
    <w:rsid w:val="000E0243"/>
    <w:rsid w:val="00137ABD"/>
    <w:rsid w:val="001409CE"/>
    <w:rsid w:val="001547F8"/>
    <w:rsid w:val="0015622F"/>
    <w:rsid w:val="001735A9"/>
    <w:rsid w:val="001A625E"/>
    <w:rsid w:val="001C051B"/>
    <w:rsid w:val="001D3547"/>
    <w:rsid w:val="001E5A72"/>
    <w:rsid w:val="0020230D"/>
    <w:rsid w:val="002054B7"/>
    <w:rsid w:val="0022319A"/>
    <w:rsid w:val="0024473D"/>
    <w:rsid w:val="002771B4"/>
    <w:rsid w:val="002928FF"/>
    <w:rsid w:val="002B1D15"/>
    <w:rsid w:val="002B2C43"/>
    <w:rsid w:val="00316C7E"/>
    <w:rsid w:val="00331FED"/>
    <w:rsid w:val="00335F96"/>
    <w:rsid w:val="00344A6C"/>
    <w:rsid w:val="00350BE0"/>
    <w:rsid w:val="0035422D"/>
    <w:rsid w:val="003B3B00"/>
    <w:rsid w:val="003D60CA"/>
    <w:rsid w:val="003F64FE"/>
    <w:rsid w:val="00400EE5"/>
    <w:rsid w:val="00427DAA"/>
    <w:rsid w:val="00445ECC"/>
    <w:rsid w:val="00460C5D"/>
    <w:rsid w:val="004A14FA"/>
    <w:rsid w:val="004D7610"/>
    <w:rsid w:val="00506D76"/>
    <w:rsid w:val="0053739F"/>
    <w:rsid w:val="00555AA2"/>
    <w:rsid w:val="005709C5"/>
    <w:rsid w:val="00581C0F"/>
    <w:rsid w:val="005A124B"/>
    <w:rsid w:val="005A237C"/>
    <w:rsid w:val="005B02F4"/>
    <w:rsid w:val="005C6229"/>
    <w:rsid w:val="005D620B"/>
    <w:rsid w:val="005E4CE5"/>
    <w:rsid w:val="00602F2B"/>
    <w:rsid w:val="006147D9"/>
    <w:rsid w:val="00651597"/>
    <w:rsid w:val="00654AB0"/>
    <w:rsid w:val="006755FF"/>
    <w:rsid w:val="00702230"/>
    <w:rsid w:val="00715BAE"/>
    <w:rsid w:val="00756C68"/>
    <w:rsid w:val="0076537D"/>
    <w:rsid w:val="007906CF"/>
    <w:rsid w:val="007946BA"/>
    <w:rsid w:val="007A0982"/>
    <w:rsid w:val="007B6407"/>
    <w:rsid w:val="007F1FCF"/>
    <w:rsid w:val="00800E36"/>
    <w:rsid w:val="008401DB"/>
    <w:rsid w:val="0088734B"/>
    <w:rsid w:val="008D1DCC"/>
    <w:rsid w:val="00901CAF"/>
    <w:rsid w:val="00914121"/>
    <w:rsid w:val="00934446"/>
    <w:rsid w:val="009531B7"/>
    <w:rsid w:val="00961A38"/>
    <w:rsid w:val="009674DD"/>
    <w:rsid w:val="00996CDC"/>
    <w:rsid w:val="009B0902"/>
    <w:rsid w:val="00A543DB"/>
    <w:rsid w:val="00A8094E"/>
    <w:rsid w:val="00AB25AF"/>
    <w:rsid w:val="00AC1DFD"/>
    <w:rsid w:val="00AD4A1C"/>
    <w:rsid w:val="00AE653D"/>
    <w:rsid w:val="00B0019E"/>
    <w:rsid w:val="00B12006"/>
    <w:rsid w:val="00B22772"/>
    <w:rsid w:val="00B27140"/>
    <w:rsid w:val="00B369FB"/>
    <w:rsid w:val="00B465C6"/>
    <w:rsid w:val="00B6265D"/>
    <w:rsid w:val="00BB63D0"/>
    <w:rsid w:val="00C03BC5"/>
    <w:rsid w:val="00C16FDC"/>
    <w:rsid w:val="00C24BAC"/>
    <w:rsid w:val="00C25F0A"/>
    <w:rsid w:val="00C45E32"/>
    <w:rsid w:val="00C74DCA"/>
    <w:rsid w:val="00C77166"/>
    <w:rsid w:val="00D11DF0"/>
    <w:rsid w:val="00D31A04"/>
    <w:rsid w:val="00D80973"/>
    <w:rsid w:val="00D91CBE"/>
    <w:rsid w:val="00DA0339"/>
    <w:rsid w:val="00DA63AC"/>
    <w:rsid w:val="00DE3030"/>
    <w:rsid w:val="00E126EB"/>
    <w:rsid w:val="00E32576"/>
    <w:rsid w:val="00E36AB7"/>
    <w:rsid w:val="00E75BCE"/>
    <w:rsid w:val="00E80C7F"/>
    <w:rsid w:val="00EB77C9"/>
    <w:rsid w:val="00EC74D5"/>
    <w:rsid w:val="00ED062F"/>
    <w:rsid w:val="00EE405F"/>
    <w:rsid w:val="00F00E03"/>
    <w:rsid w:val="00F31AD5"/>
    <w:rsid w:val="00F538C5"/>
    <w:rsid w:val="00F55FEA"/>
    <w:rsid w:val="00F858EF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4ECF71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6F3B8-54D5-4CE6-A77F-DF257D34E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6</TotalTime>
  <Pages>1</Pages>
  <Words>160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9</cp:revision>
  <cp:lastPrinted>2018-08-01T06:31:00Z</cp:lastPrinted>
  <dcterms:created xsi:type="dcterms:W3CDTF">2020-12-15T16:07:00Z</dcterms:created>
  <dcterms:modified xsi:type="dcterms:W3CDTF">2026-05-26T16:42:00Z</dcterms:modified>
</cp:coreProperties>
</file>